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2F" w:rsidRDefault="00E4502F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E4502F" w:rsidRDefault="00E4502F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E4502F" w:rsidRDefault="00E4502F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E4502F" w:rsidRDefault="00E4502F" w:rsidP="001D2F1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E4502F">
        <w:tc>
          <w:tcPr>
            <w:tcW w:w="1384" w:type="dxa"/>
            <w:vMerge w:val="restart"/>
            <w:vAlign w:val="center"/>
          </w:tcPr>
          <w:p w:rsidR="00E4502F" w:rsidRDefault="00E4502F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E4502F" w:rsidRDefault="00E4502F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E4502F" w:rsidRDefault="00E4502F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E4502F" w:rsidRDefault="00E4502F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E4502F" w:rsidRDefault="00E4502F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E4502F" w:rsidRDefault="00E4502F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E4502F" w:rsidRDefault="00E4502F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E4502F" w:rsidRDefault="00E4502F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E4502F" w:rsidRDefault="00E4502F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4502F">
        <w:tc>
          <w:tcPr>
            <w:tcW w:w="1384" w:type="dxa"/>
            <w:vMerge/>
            <w:vAlign w:val="center"/>
          </w:tcPr>
          <w:p w:rsidR="00E4502F" w:rsidRDefault="00E4502F" w:rsidP="00C9427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E4502F" w:rsidRDefault="00E4502F" w:rsidP="00C9427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E4502F" w:rsidRPr="00A0640F" w:rsidRDefault="00E4502F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E4502F" w:rsidRPr="00A0640F" w:rsidRDefault="00E4502F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E4502F" w:rsidRPr="00A0640F" w:rsidRDefault="00E4502F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E4502F" w:rsidRPr="00A0640F" w:rsidRDefault="00E4502F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E4502F" w:rsidRPr="00A0640F" w:rsidRDefault="00E4502F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E4502F" w:rsidRPr="00A0640F" w:rsidRDefault="00E4502F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E4502F" w:rsidRPr="00A0640F" w:rsidRDefault="00E4502F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E4502F" w:rsidRDefault="00E4502F" w:rsidP="00C9427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E4502F" w:rsidRDefault="00E4502F" w:rsidP="00C9427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E4502F" w:rsidRDefault="00E4502F" w:rsidP="00C94276">
            <w:pPr>
              <w:rPr>
                <w:lang w:eastAsia="en-US"/>
              </w:rPr>
            </w:pPr>
          </w:p>
        </w:tc>
      </w:tr>
      <w:tr w:rsidR="00E4502F">
        <w:trPr>
          <w:trHeight w:val="2447"/>
        </w:trPr>
        <w:tc>
          <w:tcPr>
            <w:tcW w:w="1384" w:type="dxa"/>
          </w:tcPr>
          <w:p w:rsidR="00E4502F" w:rsidRPr="00A0640F" w:rsidRDefault="00E4502F" w:rsidP="00C94276">
            <w:pPr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Соколова Л.В.</w:t>
            </w:r>
          </w:p>
        </w:tc>
        <w:tc>
          <w:tcPr>
            <w:tcW w:w="1602" w:type="dxa"/>
          </w:tcPr>
          <w:p w:rsidR="00E4502F" w:rsidRPr="00A0640F" w:rsidRDefault="00E4502F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 xml:space="preserve">Директор МКОУ </w:t>
            </w:r>
          </w:p>
          <w:p w:rsidR="00E4502F" w:rsidRPr="00A0640F" w:rsidRDefault="00E4502F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«Погорель-ская начальная школа – детский сад»</w:t>
            </w:r>
          </w:p>
        </w:tc>
        <w:tc>
          <w:tcPr>
            <w:tcW w:w="1079" w:type="dxa"/>
          </w:tcPr>
          <w:p w:rsidR="00E4502F" w:rsidRDefault="00E4502F" w:rsidP="00C94276">
            <w:pPr>
              <w:rPr>
                <w:lang w:eastAsia="en-US"/>
              </w:rPr>
            </w:pPr>
          </w:p>
          <w:p w:rsidR="00E4502F" w:rsidRDefault="00E4502F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E4502F" w:rsidRPr="00A0640F" w:rsidRDefault="00E4502F" w:rsidP="001D2F11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E4502F" w:rsidRPr="00A0640F" w:rsidRDefault="00E4502F" w:rsidP="001D2F11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E4502F" w:rsidRPr="00A0640F" w:rsidRDefault="00E4502F" w:rsidP="00A0640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E4502F" w:rsidRDefault="00E4502F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E4502F" w:rsidRDefault="00E4502F" w:rsidP="00C94276">
            <w:pPr>
              <w:rPr>
                <w:lang w:eastAsia="en-US"/>
              </w:rPr>
            </w:pPr>
          </w:p>
          <w:p w:rsidR="00E4502F" w:rsidRDefault="00E4502F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2)Земель</w:t>
            </w:r>
          </w:p>
          <w:p w:rsidR="00E4502F" w:rsidRDefault="00E4502F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ный участок</w:t>
            </w:r>
          </w:p>
          <w:p w:rsidR="00E4502F" w:rsidRDefault="00E4502F" w:rsidP="00C9427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E4502F" w:rsidRDefault="00E4502F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54,7</w:t>
            </w:r>
          </w:p>
          <w:p w:rsidR="00E4502F" w:rsidRDefault="00E4502F" w:rsidP="00A0640F">
            <w:pPr>
              <w:jc w:val="center"/>
              <w:rPr>
                <w:color w:val="333333"/>
                <w:lang w:eastAsia="en-US"/>
              </w:rPr>
            </w:pPr>
          </w:p>
          <w:p w:rsidR="00E4502F" w:rsidRDefault="00E4502F" w:rsidP="00A0640F">
            <w:pPr>
              <w:jc w:val="center"/>
              <w:rPr>
                <w:color w:val="333333"/>
                <w:lang w:eastAsia="en-US"/>
              </w:rPr>
            </w:pPr>
          </w:p>
          <w:p w:rsidR="00E4502F" w:rsidRPr="00A0640F" w:rsidRDefault="00E4502F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1256</w:t>
            </w:r>
          </w:p>
        </w:tc>
        <w:tc>
          <w:tcPr>
            <w:tcW w:w="1080" w:type="dxa"/>
          </w:tcPr>
          <w:p w:rsidR="00E4502F" w:rsidRDefault="00E4502F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Россия</w:t>
            </w:r>
          </w:p>
          <w:p w:rsidR="00E4502F" w:rsidRDefault="00E4502F" w:rsidP="00A0640F">
            <w:pPr>
              <w:jc w:val="center"/>
              <w:rPr>
                <w:color w:val="333333"/>
                <w:lang w:eastAsia="en-US"/>
              </w:rPr>
            </w:pPr>
          </w:p>
          <w:p w:rsidR="00E4502F" w:rsidRDefault="00E4502F" w:rsidP="00A0640F">
            <w:pPr>
              <w:jc w:val="center"/>
              <w:rPr>
                <w:color w:val="333333"/>
                <w:lang w:eastAsia="en-US"/>
              </w:rPr>
            </w:pPr>
          </w:p>
          <w:p w:rsidR="00E4502F" w:rsidRPr="00A0640F" w:rsidRDefault="00E4502F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E4502F" w:rsidRPr="001D2F11" w:rsidRDefault="00E4502F" w:rsidP="00C94276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E4502F" w:rsidRPr="00A0640F" w:rsidRDefault="00E4502F" w:rsidP="00C9427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380774,21</w:t>
            </w:r>
          </w:p>
        </w:tc>
        <w:tc>
          <w:tcPr>
            <w:tcW w:w="1740" w:type="dxa"/>
          </w:tcPr>
          <w:p w:rsidR="00E4502F" w:rsidRPr="00A0640F" w:rsidRDefault="00E4502F" w:rsidP="00C94276">
            <w:pPr>
              <w:rPr>
                <w:color w:val="333333"/>
                <w:lang w:val="en-US" w:eastAsia="en-US"/>
              </w:rPr>
            </w:pPr>
          </w:p>
        </w:tc>
      </w:tr>
      <w:tr w:rsidR="00E4502F">
        <w:trPr>
          <w:trHeight w:val="839"/>
        </w:trPr>
        <w:tc>
          <w:tcPr>
            <w:tcW w:w="1384" w:type="dxa"/>
          </w:tcPr>
          <w:p w:rsidR="00E4502F" w:rsidRDefault="00E4502F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E4502F" w:rsidRPr="00A0640F" w:rsidRDefault="00E4502F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E4502F" w:rsidRPr="00A0640F" w:rsidRDefault="00E4502F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1)</w:t>
            </w:r>
          </w:p>
          <w:p w:rsidR="00E4502F" w:rsidRPr="00A0640F" w:rsidRDefault="00E4502F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Жилой дом</w:t>
            </w:r>
          </w:p>
          <w:p w:rsidR="00E4502F" w:rsidRDefault="00E4502F" w:rsidP="001D2F11">
            <w:pPr>
              <w:rPr>
                <w:color w:val="800000"/>
                <w:lang w:eastAsia="en-US"/>
              </w:rPr>
            </w:pPr>
          </w:p>
          <w:p w:rsidR="00E4502F" w:rsidRPr="00A0640F" w:rsidRDefault="00E4502F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2)Земе</w:t>
            </w:r>
          </w:p>
          <w:p w:rsidR="00E4502F" w:rsidRPr="00A0640F" w:rsidRDefault="00E4502F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Индивидуаль-ная</w:t>
            </w:r>
          </w:p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</w:p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Индиви</w:t>
            </w:r>
          </w:p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д</w:t>
            </w:r>
            <w:r w:rsidRPr="00A0640F">
              <w:rPr>
                <w:color w:val="800000"/>
                <w:lang w:eastAsia="en-US"/>
              </w:rPr>
              <w:t>уаль-ная</w:t>
            </w:r>
          </w:p>
        </w:tc>
        <w:tc>
          <w:tcPr>
            <w:tcW w:w="1080" w:type="dxa"/>
          </w:tcPr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54,7</w:t>
            </w:r>
          </w:p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</w:p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</w:p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</w:p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1256</w:t>
            </w:r>
          </w:p>
        </w:tc>
        <w:tc>
          <w:tcPr>
            <w:tcW w:w="971" w:type="dxa"/>
          </w:tcPr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Россия</w:t>
            </w:r>
          </w:p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</w:p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</w:p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</w:p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E4502F" w:rsidRPr="00A0640F" w:rsidRDefault="00E4502F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E4502F" w:rsidRPr="00A0640F" w:rsidRDefault="00E4502F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253119,51</w:t>
            </w:r>
          </w:p>
        </w:tc>
        <w:tc>
          <w:tcPr>
            <w:tcW w:w="1740" w:type="dxa"/>
          </w:tcPr>
          <w:p w:rsidR="00E4502F" w:rsidRPr="00A0640F" w:rsidRDefault="00E4502F" w:rsidP="00C94276">
            <w:pPr>
              <w:rPr>
                <w:color w:val="800000"/>
                <w:lang w:eastAsia="en-US"/>
              </w:rPr>
            </w:pPr>
          </w:p>
        </w:tc>
      </w:tr>
    </w:tbl>
    <w:p w:rsidR="00E4502F" w:rsidRDefault="00E4502F" w:rsidP="000E2F8C"/>
    <w:sectPr w:rsidR="00E4502F" w:rsidSect="001D2F1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F11"/>
    <w:rsid w:val="00087532"/>
    <w:rsid w:val="000E2F8C"/>
    <w:rsid w:val="00124D6B"/>
    <w:rsid w:val="001D2F11"/>
    <w:rsid w:val="002E147D"/>
    <w:rsid w:val="004C3DC9"/>
    <w:rsid w:val="004E43D4"/>
    <w:rsid w:val="00686B2E"/>
    <w:rsid w:val="007538F8"/>
    <w:rsid w:val="00802E79"/>
    <w:rsid w:val="008404DF"/>
    <w:rsid w:val="009469A2"/>
    <w:rsid w:val="009D2F16"/>
    <w:rsid w:val="00A0640F"/>
    <w:rsid w:val="00A66620"/>
    <w:rsid w:val="00B41844"/>
    <w:rsid w:val="00B70C21"/>
    <w:rsid w:val="00BA29A9"/>
    <w:rsid w:val="00C94276"/>
    <w:rsid w:val="00CA60E9"/>
    <w:rsid w:val="00D911F0"/>
    <w:rsid w:val="00DF3AF0"/>
    <w:rsid w:val="00E4502F"/>
    <w:rsid w:val="00EA5367"/>
    <w:rsid w:val="00EF7E5A"/>
    <w:rsid w:val="00F738A5"/>
    <w:rsid w:val="00F77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F1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F1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8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1</Pages>
  <Words>136</Words>
  <Characters>780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2014-05-08T07:34:00Z</dcterms:created>
  <dcterms:modified xsi:type="dcterms:W3CDTF">2016-04-29T04:42:00Z</dcterms:modified>
</cp:coreProperties>
</file>